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1011DC34" w:rsidR="00964276" w:rsidRPr="001E5691" w:rsidRDefault="0026607E" w:rsidP="00A7269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Vegårshei kommune</w:t>
      </w:r>
    </w:p>
    <w:p w14:paraId="1C96A870" w14:textId="080B3079" w:rsidR="00964276" w:rsidRPr="001E5691" w:rsidRDefault="00A72694" w:rsidP="00A72694">
      <w:pPr>
        <w:rPr>
          <w:rFonts w:asciiTheme="minorHAnsi" w:hAnsiTheme="minorHAnsi" w:cstheme="minorHAnsi"/>
        </w:rPr>
      </w:pPr>
      <w:r w:rsidRPr="001E5691">
        <w:rPr>
          <w:rFonts w:asciiTheme="minorHAnsi" w:hAnsiTheme="minorHAnsi" w:cstheme="minorHAnsi"/>
        </w:rPr>
        <w:t>v/</w:t>
      </w:r>
      <w:r w:rsidR="002F66CB">
        <w:rPr>
          <w:rFonts w:asciiTheme="minorHAnsi" w:hAnsiTheme="minorHAnsi" w:cstheme="minorHAnsi"/>
        </w:rPr>
        <w:t xml:space="preserve">Jonas </w:t>
      </w:r>
      <w:proofErr w:type="spellStart"/>
      <w:r w:rsidR="002F66CB">
        <w:rPr>
          <w:rFonts w:asciiTheme="minorHAnsi" w:hAnsiTheme="minorHAnsi" w:cstheme="minorHAnsi"/>
        </w:rPr>
        <w:t>Leyre</w:t>
      </w:r>
      <w:proofErr w:type="spellEnd"/>
      <w:r w:rsidR="002F66CB">
        <w:rPr>
          <w:rFonts w:asciiTheme="minorHAnsi" w:hAnsiTheme="minorHAnsi" w:cstheme="minorHAnsi"/>
        </w:rPr>
        <w:t xml:space="preserve"> </w:t>
      </w:r>
      <w:proofErr w:type="spellStart"/>
      <w:r w:rsidR="002F66CB">
        <w:rPr>
          <w:rFonts w:asciiTheme="minorHAnsi" w:hAnsiTheme="minorHAnsi" w:cstheme="minorHAnsi"/>
        </w:rPr>
        <w:t>Amstrup</w:t>
      </w:r>
      <w:proofErr w:type="spellEnd"/>
    </w:p>
    <w:p w14:paraId="5E906B00" w14:textId="0AF67854" w:rsidR="00D7129D" w:rsidRPr="00C94E81" w:rsidRDefault="00D7129D" w:rsidP="00A72694">
      <w:pPr>
        <w:rPr>
          <w:rFonts w:asciiTheme="minorHAnsi" w:hAnsiTheme="minorHAnsi" w:cstheme="minorHAnsi"/>
        </w:rPr>
      </w:pPr>
    </w:p>
    <w:p w14:paraId="6565C679" w14:textId="77777777" w:rsidR="00D7129D" w:rsidRPr="00A12691" w:rsidRDefault="00D7129D" w:rsidP="00A72694">
      <w:pPr>
        <w:rPr>
          <w:rFonts w:asciiTheme="minorHAnsi" w:hAnsiTheme="minorHAnsi" w:cstheme="minorHAnsi"/>
        </w:rPr>
      </w:pP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="00AA6279" w:rsidRPr="00C94E81">
        <w:rPr>
          <w:rFonts w:asciiTheme="minorHAnsi" w:hAnsiTheme="minorHAnsi" w:cstheme="minorHAnsi"/>
        </w:rPr>
        <w:t>[</w:t>
      </w:r>
      <w:r w:rsidR="00A72694" w:rsidRPr="00C94E81">
        <w:rPr>
          <w:rFonts w:asciiTheme="minorHAnsi" w:hAnsiTheme="minorHAnsi" w:cstheme="minorHAnsi"/>
          <w:highlight w:val="yellow"/>
        </w:rPr>
        <w:t>Sted</w:t>
      </w:r>
      <w:r w:rsidRPr="00C94E81">
        <w:rPr>
          <w:rFonts w:asciiTheme="minorHAnsi" w:hAnsiTheme="minorHAnsi" w:cstheme="minorHAnsi"/>
        </w:rPr>
        <w:t xml:space="preserve">, </w:t>
      </w:r>
      <w:proofErr w:type="spellStart"/>
      <w:proofErr w:type="gramStart"/>
      <w:r w:rsidRPr="00C94E81">
        <w:rPr>
          <w:rFonts w:asciiTheme="minorHAnsi" w:hAnsiTheme="minorHAnsi" w:cstheme="minorHAnsi"/>
          <w:highlight w:val="yellow"/>
        </w:rPr>
        <w:t>dd.mm.åååå</w:t>
      </w:r>
      <w:proofErr w:type="spellEnd"/>
      <w:proofErr w:type="gramEnd"/>
      <w:r w:rsidR="00AA6279" w:rsidRPr="00C94E81">
        <w:rPr>
          <w:rFonts w:asciiTheme="minorHAnsi" w:hAnsiTheme="minorHAnsi" w:cstheme="minorHAnsi"/>
        </w:rPr>
        <w:t>]</w:t>
      </w:r>
    </w:p>
    <w:p w14:paraId="0C7C0A3E" w14:textId="77777777" w:rsidR="00D7129D" w:rsidRPr="00A12691" w:rsidRDefault="00A72694" w:rsidP="00A72694">
      <w:pPr>
        <w:rPr>
          <w:rFonts w:asciiTheme="minorHAnsi" w:hAnsiTheme="minorHAnsi" w:cstheme="minorHAnsi"/>
          <w:highlight w:val="yellow"/>
        </w:rPr>
      </w:pPr>
      <w:r w:rsidRPr="00A12691">
        <w:rPr>
          <w:rFonts w:asciiTheme="minorHAnsi" w:hAnsiTheme="minorHAnsi" w:cstheme="minorHAnsi"/>
          <w:highlight w:val="yellow"/>
        </w:rPr>
        <w:t>[</w:t>
      </w:r>
      <w:r w:rsidR="00D7129D" w:rsidRPr="00A12691">
        <w:rPr>
          <w:rFonts w:asciiTheme="minorHAnsi" w:hAnsiTheme="minorHAnsi" w:cstheme="minorHAnsi"/>
          <w:highlight w:val="yellow"/>
        </w:rPr>
        <w:t>Tilbyder</w:t>
      </w:r>
      <w:r w:rsidRPr="00A12691">
        <w:rPr>
          <w:rFonts w:asciiTheme="minorHAnsi" w:hAnsiTheme="minorHAnsi" w:cstheme="minorHAnsi"/>
          <w:highlight w:val="yellow"/>
        </w:rPr>
        <w:t>]</w:t>
      </w:r>
    </w:p>
    <w:p w14:paraId="0DA1B0C9" w14:textId="77777777" w:rsidR="00D7129D" w:rsidRPr="00A12691" w:rsidRDefault="00A72694" w:rsidP="00A72694">
      <w:pPr>
        <w:rPr>
          <w:rFonts w:asciiTheme="minorHAnsi" w:hAnsiTheme="minorHAnsi" w:cstheme="minorHAnsi"/>
          <w:highlight w:val="yellow"/>
        </w:rPr>
      </w:pPr>
      <w:r w:rsidRPr="00A12691">
        <w:rPr>
          <w:rFonts w:asciiTheme="minorHAnsi" w:hAnsiTheme="minorHAnsi" w:cstheme="minorHAnsi"/>
          <w:highlight w:val="yellow"/>
        </w:rPr>
        <w:t>[</w:t>
      </w:r>
      <w:r w:rsidR="00D7129D" w:rsidRPr="00A12691">
        <w:rPr>
          <w:rFonts w:asciiTheme="minorHAnsi" w:hAnsiTheme="minorHAnsi" w:cstheme="minorHAnsi"/>
          <w:highlight w:val="yellow"/>
        </w:rPr>
        <w:t>Adresse</w:t>
      </w:r>
      <w:r w:rsidRPr="00A12691">
        <w:rPr>
          <w:rFonts w:asciiTheme="minorHAnsi" w:hAnsiTheme="minorHAnsi" w:cstheme="minorHAnsi"/>
          <w:highlight w:val="yellow"/>
        </w:rPr>
        <w:t>]</w:t>
      </w:r>
    </w:p>
    <w:p w14:paraId="221B8906" w14:textId="2C0AE642" w:rsidR="00D7129D" w:rsidRPr="00A12691" w:rsidRDefault="00A72694" w:rsidP="00A72694">
      <w:pPr>
        <w:rPr>
          <w:rFonts w:asciiTheme="minorHAnsi" w:hAnsiTheme="minorHAnsi" w:cstheme="minorHAnsi"/>
        </w:rPr>
      </w:pPr>
      <w:r w:rsidRPr="00A12691">
        <w:rPr>
          <w:rFonts w:asciiTheme="minorHAnsi" w:hAnsiTheme="minorHAnsi" w:cstheme="minorHAnsi"/>
          <w:highlight w:val="yellow"/>
        </w:rPr>
        <w:t>[</w:t>
      </w:r>
      <w:proofErr w:type="spellStart"/>
      <w:r w:rsidR="00D7129D" w:rsidRPr="00A12691">
        <w:rPr>
          <w:rFonts w:asciiTheme="minorHAnsi" w:hAnsiTheme="minorHAnsi" w:cstheme="minorHAnsi"/>
          <w:highlight w:val="yellow"/>
        </w:rPr>
        <w:t>Post</w:t>
      </w:r>
      <w:r w:rsidRPr="00A12691">
        <w:rPr>
          <w:rFonts w:asciiTheme="minorHAnsi" w:hAnsiTheme="minorHAnsi" w:cstheme="minorHAnsi"/>
          <w:highlight w:val="yellow"/>
        </w:rPr>
        <w:t>nr</w:t>
      </w:r>
      <w:proofErr w:type="spellEnd"/>
      <w:r w:rsidRPr="00A12691">
        <w:rPr>
          <w:rFonts w:asciiTheme="minorHAnsi" w:hAnsiTheme="minorHAnsi" w:cstheme="minorHAnsi"/>
          <w:highlight w:val="yellow"/>
        </w:rPr>
        <w:t>. og –</w:t>
      </w:r>
      <w:r w:rsidR="00D7129D" w:rsidRPr="00A12691">
        <w:rPr>
          <w:rFonts w:asciiTheme="minorHAnsi" w:hAnsiTheme="minorHAnsi" w:cstheme="minorHAnsi"/>
          <w:highlight w:val="yellow"/>
        </w:rPr>
        <w:t>sted</w:t>
      </w:r>
      <w:r w:rsidRPr="00A12691">
        <w:rPr>
          <w:rFonts w:asciiTheme="minorHAnsi" w:hAnsiTheme="minorHAnsi" w:cstheme="minorHAnsi"/>
        </w:rPr>
        <w:t>]</w:t>
      </w:r>
    </w:p>
    <w:p w14:paraId="282AD748" w14:textId="77777777" w:rsidR="005A521A" w:rsidRPr="00120C6C" w:rsidRDefault="005A521A" w:rsidP="005A521A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0E919EB4" w14:textId="7110C964" w:rsidR="005A521A" w:rsidRPr="00120C6C" w:rsidRDefault="005A521A" w:rsidP="005A521A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leverer med dette tilbud i den kunngjorte konkurransen om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håndverkertjenester – Tømrer. </w:t>
      </w:r>
    </w:p>
    <w:p w14:paraId="0382260D" w14:textId="77777777" w:rsidR="005A521A" w:rsidRPr="00120C6C" w:rsidRDefault="005A521A" w:rsidP="005A521A">
      <w:pPr>
        <w:rPr>
          <w:rFonts w:asciiTheme="minorHAnsi" w:hAnsiTheme="minorHAnsi"/>
        </w:rPr>
      </w:pPr>
    </w:p>
    <w:p w14:paraId="32FA7F37" w14:textId="77777777" w:rsidR="005A521A" w:rsidRPr="00311E38" w:rsidRDefault="005A521A" w:rsidP="005A521A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7"/>
        <w:gridCol w:w="6293"/>
      </w:tblGrid>
      <w:tr w:rsidR="005A521A" w:rsidRPr="00120C6C" w14:paraId="0EB46668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4EEF2730" w14:textId="77777777" w:rsidR="005A521A" w:rsidRPr="00120C6C" w:rsidRDefault="005A521A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47BF3DD8" w14:textId="77777777" w:rsidR="005A521A" w:rsidRPr="00120C6C" w:rsidRDefault="005A521A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5A521A" w:rsidRPr="00120C6C" w14:paraId="541B27EE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39C95C94" w14:textId="77777777" w:rsidR="005A521A" w:rsidRPr="00120C6C" w:rsidRDefault="005A521A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7CF16776" w14:textId="77777777" w:rsidR="005A521A" w:rsidRPr="00120C6C" w:rsidRDefault="005A521A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</w:t>
            </w:r>
            <w:r>
              <w:rPr>
                <w:rFonts w:asciiTheme="minorHAnsi" w:hAnsiTheme="minorHAnsi"/>
                <w:highlight w:val="yellow"/>
              </w:rPr>
              <w:t>ummer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  <w:tr w:rsidR="005A521A" w:rsidRPr="00120C6C" w14:paraId="5E0EC376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30D7BE49" w14:textId="77777777" w:rsidR="005A521A" w:rsidRPr="00120C6C" w:rsidRDefault="005A521A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5FABD4C7" w14:textId="77777777" w:rsidR="005A521A" w:rsidRPr="00120C6C" w:rsidRDefault="005A521A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5A521A" w:rsidRPr="00120C6C" w14:paraId="3D0010A7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776D78A7" w14:textId="77777777" w:rsidR="005A521A" w:rsidRPr="00120C6C" w:rsidRDefault="005A521A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</w:t>
            </w:r>
            <w:r>
              <w:rPr>
                <w:rFonts w:asciiTheme="minorHAnsi" w:hAnsiTheme="minorHAnsi"/>
                <w:b/>
              </w:rPr>
              <w:t>ummer</w:t>
            </w:r>
            <w:r w:rsidRPr="00120C6C">
              <w:rPr>
                <w:rFonts w:asciiTheme="minorHAnsi" w:hAnsiTheme="minorHAnsi"/>
                <w:b/>
              </w:rPr>
              <w:t xml:space="preserve"> og </w:t>
            </w:r>
            <w:r>
              <w:rPr>
                <w:rFonts w:asciiTheme="minorHAnsi" w:hAnsiTheme="minorHAnsi"/>
                <w:b/>
              </w:rPr>
              <w:t>-</w:t>
            </w:r>
            <w:r w:rsidRPr="00120C6C">
              <w:rPr>
                <w:rFonts w:asciiTheme="minorHAnsi" w:hAnsiTheme="minorHAnsi"/>
                <w:b/>
              </w:rPr>
              <w:t>sted</w:t>
            </w:r>
          </w:p>
        </w:tc>
        <w:tc>
          <w:tcPr>
            <w:tcW w:w="6415" w:type="dxa"/>
          </w:tcPr>
          <w:p w14:paraId="3DBAA95C" w14:textId="77777777" w:rsidR="005A521A" w:rsidRPr="00120C6C" w:rsidRDefault="005A521A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postnummer og </w:t>
            </w:r>
            <w:r>
              <w:rPr>
                <w:rFonts w:asciiTheme="minorHAnsi" w:hAnsiTheme="minorHAnsi"/>
                <w:highlight w:val="yellow"/>
              </w:rPr>
              <w:t>-</w:t>
            </w:r>
            <w:r w:rsidRPr="00120C6C">
              <w:rPr>
                <w:rFonts w:asciiTheme="minorHAnsi" w:hAnsiTheme="minorHAnsi"/>
                <w:highlight w:val="yellow"/>
              </w:rPr>
              <w:t>sted]</w:t>
            </w:r>
          </w:p>
        </w:tc>
      </w:tr>
      <w:tr w:rsidR="005A521A" w:rsidRPr="00120C6C" w14:paraId="723DD39E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468BB587" w14:textId="77777777" w:rsidR="005A521A" w:rsidRPr="00120C6C" w:rsidRDefault="005A521A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78BFD43B" w14:textId="77777777" w:rsidR="005A521A" w:rsidRPr="00120C6C" w:rsidRDefault="005A521A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5A521A" w:rsidRPr="00120C6C" w14:paraId="2F7037F6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48EC3BB9" w14:textId="77777777" w:rsidR="005A521A" w:rsidRPr="00120C6C" w:rsidRDefault="005A521A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29BC14A1" w14:textId="77777777" w:rsidR="005A521A" w:rsidRPr="00120C6C" w:rsidRDefault="005A521A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5A521A" w:rsidRPr="00120C6C" w14:paraId="2AF57202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7F1F992D" w14:textId="77777777" w:rsidR="005A521A" w:rsidRPr="00120C6C" w:rsidRDefault="005A521A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7A44581E" w14:textId="77777777" w:rsidR="005A521A" w:rsidRPr="00120C6C" w:rsidRDefault="005A521A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5D320198" w14:textId="2C72E35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 xml:space="preserve"> Det bekreftes at tilbudet som minimum inneholder de elementer listet opp i konkurransereglene punkt </w:t>
      </w:r>
      <w:r>
        <w:rPr>
          <w:rFonts w:asciiTheme="minorHAnsi" w:hAnsiTheme="minorHAnsi"/>
        </w:rPr>
        <w:t>8.2.2</w:t>
      </w:r>
      <w:r w:rsidRPr="0034484A">
        <w:rPr>
          <w:rFonts w:asciiTheme="minorHAnsi" w:hAnsiTheme="minorHAnsi"/>
        </w:rPr>
        <w:t>. </w:t>
      </w:r>
    </w:p>
    <w:p w14:paraId="6273FB35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16791C0A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Det bekreftes at tilbudet vedstås frem til vedståelsesfristens utløp som oppgitt i konkurransegrunnlaget, ev. frem til kontraktsignering dersom det skjer før.  </w:t>
      </w:r>
    </w:p>
    <w:p w14:paraId="3F3561CE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7DF6022F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Eventuelle avvik fra anskaffelsesdokumentene (sett kryss):</w:t>
      </w:r>
      <w:r w:rsidRPr="0034484A">
        <w:rPr>
          <w:rFonts w:asciiTheme="minorHAnsi" w:hAnsiTheme="minorHAnsi"/>
        </w:rPr>
        <w:t> </w:t>
      </w:r>
      <w:r w:rsidRPr="0034484A">
        <w:rPr>
          <w:rFonts w:asciiTheme="minorHAnsi" w:hAnsiTheme="minorHAnsi"/>
        </w:rPr>
        <w:br/>
        <w:t> </w:t>
      </w:r>
    </w:p>
    <w:p w14:paraId="61BEC9EC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 xml:space="preserve">​ Tilbudet inneholder </w:t>
      </w:r>
      <w:r w:rsidRPr="0034484A">
        <w:rPr>
          <w:rFonts w:asciiTheme="minorHAnsi" w:hAnsiTheme="minorHAnsi"/>
          <w:u w:val="single"/>
        </w:rPr>
        <w:t>ingen</w:t>
      </w:r>
      <w:r w:rsidRPr="0034484A">
        <w:rPr>
          <w:rFonts w:asciiTheme="minorHAnsi" w:hAnsiTheme="minorHAnsi"/>
        </w:rPr>
        <w:t xml:space="preserve"> avvik fra anskaffelsesdokumentene. </w:t>
      </w:r>
    </w:p>
    <w:p w14:paraId="6F553E85" w14:textId="77777777" w:rsidR="005A521A" w:rsidRPr="004D2F65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Tilbudet inneholder avvik fra anskaffelsesdokumentene. Hvert enkelt avvik er opplistet og redegjort for i Vedlegg 3 – Tilbyders avvik.   </w:t>
      </w:r>
    </w:p>
    <w:p w14:paraId="344C61B6" w14:textId="77777777" w:rsidR="005A521A" w:rsidRDefault="005A521A" w:rsidP="005A521A">
      <w:pPr>
        <w:rPr>
          <w:rFonts w:asciiTheme="minorHAnsi" w:hAnsiTheme="minorHAnsi"/>
          <w:b/>
          <w:bCs/>
        </w:rPr>
      </w:pPr>
    </w:p>
    <w:p w14:paraId="714D6472" w14:textId="77777777" w:rsidR="005A521A" w:rsidRPr="0034484A" w:rsidRDefault="005A521A" w:rsidP="005A521A">
      <w:pPr>
        <w:rPr>
          <w:rFonts w:asciiTheme="minorHAnsi" w:hAnsiTheme="minorHAnsi"/>
          <w:b/>
          <w:bCs/>
        </w:rPr>
      </w:pPr>
      <w:r w:rsidRPr="0034484A">
        <w:rPr>
          <w:rFonts w:asciiTheme="minorHAnsi" w:hAnsiTheme="minorHAnsi"/>
          <w:b/>
          <w:bCs/>
        </w:rPr>
        <w:t>Opplysninger til bruk ved en eventuell kontraktsignering: </w:t>
      </w:r>
    </w:p>
    <w:p w14:paraId="411367BE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signeringsfullmektig: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5A521A" w:rsidRPr="0034484A" w14:paraId="4564BA66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07FC775" w14:textId="77777777" w:rsidR="005A521A" w:rsidRPr="0034484A" w:rsidRDefault="005A521A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38867" w14:textId="77777777" w:rsidR="005A521A" w:rsidRPr="0034484A" w:rsidRDefault="005A521A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5A521A" w:rsidRPr="0034484A" w14:paraId="1F647AA1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44FB2DF" w14:textId="77777777" w:rsidR="005A521A" w:rsidRPr="0034484A" w:rsidRDefault="005A521A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DEA5B" w14:textId="77777777" w:rsidR="005A521A" w:rsidRPr="0034484A" w:rsidRDefault="005A521A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5A521A" w:rsidRPr="0034484A" w14:paraId="19DB8A8A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CC13698" w14:textId="77777777" w:rsidR="005A521A" w:rsidRPr="0034484A" w:rsidRDefault="005A521A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869B1" w14:textId="77777777" w:rsidR="005A521A" w:rsidRPr="0034484A" w:rsidRDefault="005A521A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5A521A" w:rsidRPr="0034484A" w14:paraId="319D83E7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65E7E71" w14:textId="77777777" w:rsidR="005A521A" w:rsidRPr="0034484A" w:rsidRDefault="005A521A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57244" w14:textId="77777777" w:rsidR="005A521A" w:rsidRPr="0034484A" w:rsidRDefault="005A521A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02DA0FA9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297789A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kontaktpersonen for daglig drift av avtalen: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5A521A" w:rsidRPr="0034484A" w14:paraId="6C86CBD1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7FA53E3" w14:textId="77777777" w:rsidR="005A521A" w:rsidRPr="0034484A" w:rsidRDefault="005A521A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0EED3" w14:textId="77777777" w:rsidR="005A521A" w:rsidRPr="0034484A" w:rsidRDefault="005A521A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5A521A" w:rsidRPr="0034484A" w14:paraId="673E7F7F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A45FD47" w14:textId="77777777" w:rsidR="005A521A" w:rsidRPr="0034484A" w:rsidRDefault="005A521A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3315" w14:textId="77777777" w:rsidR="005A521A" w:rsidRPr="0034484A" w:rsidRDefault="005A521A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5A521A" w:rsidRPr="0034484A" w14:paraId="75A27915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3AE274B" w14:textId="77777777" w:rsidR="005A521A" w:rsidRPr="0034484A" w:rsidRDefault="005A521A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64143" w14:textId="77777777" w:rsidR="005A521A" w:rsidRPr="0034484A" w:rsidRDefault="005A521A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5A521A" w:rsidRPr="0034484A" w14:paraId="54039B6A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50C2159" w14:textId="77777777" w:rsidR="005A521A" w:rsidRPr="0034484A" w:rsidRDefault="005A521A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843F2" w14:textId="77777777" w:rsidR="005A521A" w:rsidRPr="0034484A" w:rsidRDefault="005A521A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296E1F21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0AD04DE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Med vennlig hilsen </w:t>
      </w:r>
    </w:p>
    <w:p w14:paraId="08A05DE4" w14:textId="77777777" w:rsidR="005A521A" w:rsidRPr="0034484A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B3EB1E0" w14:textId="77777777" w:rsidR="005A521A" w:rsidRPr="00120C6C" w:rsidRDefault="005A521A" w:rsidP="005A521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_____________________________________ </w:t>
      </w:r>
    </w:p>
    <w:p w14:paraId="7F3A8645" w14:textId="77777777" w:rsidR="005A521A" w:rsidRPr="00120C6C" w:rsidRDefault="005A521A" w:rsidP="005A521A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033E0DDA" w14:textId="77777777" w:rsidR="005A521A" w:rsidRDefault="005A521A" w:rsidP="005A521A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7EA61AF7" w14:textId="77777777" w:rsidR="005A521A" w:rsidRPr="00C518FD" w:rsidRDefault="005A521A" w:rsidP="005A521A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sectPr w:rsidR="005A521A" w:rsidRPr="00C518FD" w:rsidSect="003628D1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699DC" w14:textId="77777777" w:rsidR="00666EBC" w:rsidRDefault="00666EBC" w:rsidP="00D7129D">
      <w:r>
        <w:separator/>
      </w:r>
    </w:p>
  </w:endnote>
  <w:endnote w:type="continuationSeparator" w:id="0">
    <w:p w14:paraId="5C29833F" w14:textId="77777777" w:rsidR="00666EBC" w:rsidRDefault="00666EBC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2ED3" w14:textId="77777777" w:rsidR="00A12691" w:rsidRPr="00A12691" w:rsidRDefault="00A12691" w:rsidP="00A12691">
    <w:pPr>
      <w:widowControl w:val="0"/>
      <w:pBdr>
        <w:top w:val="single" w:sz="4" w:space="1" w:color="auto"/>
      </w:pBdr>
      <w:tabs>
        <w:tab w:val="center" w:pos="4320"/>
        <w:tab w:val="left" w:pos="6287"/>
        <w:tab w:val="right" w:pos="8640"/>
      </w:tabs>
      <w:spacing w:line="264" w:lineRule="auto"/>
      <w:jc w:val="right"/>
      <w:rPr>
        <w:rFonts w:asciiTheme="minorHAnsi" w:hAnsiTheme="minorHAnsi" w:cs="Arial"/>
        <w:i/>
        <w:sz w:val="16"/>
        <w:szCs w:val="18"/>
        <w:lang w:eastAsia="en-US"/>
      </w:rPr>
    </w:pPr>
    <w:r w:rsidRPr="00A12691">
      <w:rPr>
        <w:rFonts w:asciiTheme="minorHAnsi" w:hAnsiTheme="minorHAnsi" w:cs="Arial"/>
        <w:i/>
        <w:sz w:val="16"/>
        <w:szCs w:val="18"/>
        <w:lang w:eastAsia="en-US"/>
      </w:rPr>
      <w:t xml:space="preserve">Side 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begin"/>
    </w:r>
    <w:r w:rsidRPr="00A12691">
      <w:rPr>
        <w:rFonts w:asciiTheme="minorHAnsi" w:hAnsiTheme="minorHAnsi" w:cs="Arial"/>
        <w:i/>
        <w:sz w:val="16"/>
        <w:szCs w:val="18"/>
        <w:lang w:eastAsia="en-US"/>
      </w:rPr>
      <w:instrText xml:space="preserve"> PAGE </w:instrTex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separate"/>
    </w:r>
    <w:r w:rsidRPr="00A12691">
      <w:rPr>
        <w:rFonts w:asciiTheme="minorHAnsi" w:hAnsiTheme="minorHAnsi" w:cs="Arial"/>
        <w:i/>
        <w:sz w:val="16"/>
        <w:szCs w:val="18"/>
        <w:lang w:eastAsia="en-US"/>
      </w:rPr>
      <w:t>2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end"/>
    </w:r>
    <w:r w:rsidRPr="00A12691">
      <w:rPr>
        <w:rFonts w:asciiTheme="minorHAnsi" w:hAnsiTheme="minorHAnsi" w:cs="Arial"/>
        <w:i/>
        <w:sz w:val="16"/>
        <w:szCs w:val="18"/>
        <w:lang w:eastAsia="en-US"/>
      </w:rPr>
      <w:t xml:space="preserve"> av 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begin"/>
    </w:r>
    <w:r w:rsidRPr="00A12691">
      <w:rPr>
        <w:rFonts w:asciiTheme="minorHAnsi" w:hAnsiTheme="minorHAnsi" w:cs="Arial"/>
        <w:i/>
        <w:sz w:val="16"/>
        <w:szCs w:val="18"/>
        <w:lang w:eastAsia="en-US"/>
      </w:rPr>
      <w:instrText xml:space="preserve"> NUMPAGES </w:instrTex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separate"/>
    </w:r>
    <w:r w:rsidRPr="00A12691">
      <w:rPr>
        <w:rFonts w:asciiTheme="minorHAnsi" w:hAnsiTheme="minorHAnsi" w:cs="Arial"/>
        <w:i/>
        <w:sz w:val="16"/>
        <w:szCs w:val="18"/>
        <w:lang w:eastAsia="en-US"/>
      </w:rPr>
      <w:t>18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end"/>
    </w:r>
  </w:p>
  <w:p w14:paraId="27AE5E33" w14:textId="77777777" w:rsidR="00A12691" w:rsidRDefault="00A1269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D1416" w14:textId="77777777" w:rsidR="00666EBC" w:rsidRDefault="00666EBC" w:rsidP="00D7129D">
      <w:r>
        <w:separator/>
      </w:r>
    </w:p>
  </w:footnote>
  <w:footnote w:type="continuationSeparator" w:id="0">
    <w:p w14:paraId="37583C5D" w14:textId="77777777" w:rsidR="00666EBC" w:rsidRDefault="00666EBC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C577" w14:textId="3352BE09" w:rsidR="00745E55" w:rsidRPr="00745E55" w:rsidRDefault="00E01E9D">
    <w:pPr>
      <w:pStyle w:val="Topptekst"/>
      <w:rPr>
        <w:sz w:val="14"/>
        <w:szCs w:val="18"/>
      </w:rPr>
    </w:pPr>
    <w:r w:rsidRPr="00745E55">
      <w:rPr>
        <w:rFonts w:asciiTheme="minorHAnsi" w:hAnsiTheme="minorHAnsi" w:cstheme="minorHAnsi"/>
        <w:sz w:val="24"/>
      </w:rPr>
      <w:t>Vedlegg 1 – Tilbudsbrev</w:t>
    </w:r>
    <w:r w:rsidR="00910049">
      <w:rPr>
        <w:rFonts w:asciiTheme="minorHAnsi" w:hAnsiTheme="minorHAnsi" w:cstheme="minorHAnsi"/>
        <w:sz w:val="24"/>
      </w:rPr>
      <w:t xml:space="preserve"> Tømrer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3C12"/>
    <w:rsid w:val="00054A69"/>
    <w:rsid w:val="00055B93"/>
    <w:rsid w:val="00056512"/>
    <w:rsid w:val="00056D8D"/>
    <w:rsid w:val="00057B23"/>
    <w:rsid w:val="00060AB4"/>
    <w:rsid w:val="00063704"/>
    <w:rsid w:val="000642F6"/>
    <w:rsid w:val="00065D9D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447"/>
    <w:rsid w:val="000D4A2E"/>
    <w:rsid w:val="000D51B5"/>
    <w:rsid w:val="000D52C4"/>
    <w:rsid w:val="000E0860"/>
    <w:rsid w:val="000E1B0C"/>
    <w:rsid w:val="000E2705"/>
    <w:rsid w:val="000E2C3E"/>
    <w:rsid w:val="000E32ED"/>
    <w:rsid w:val="000E3C07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53AD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691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2D6A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07E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48D4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0EDC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2F66CB"/>
    <w:rsid w:val="00301593"/>
    <w:rsid w:val="00302781"/>
    <w:rsid w:val="00302A0B"/>
    <w:rsid w:val="00302A40"/>
    <w:rsid w:val="003041EC"/>
    <w:rsid w:val="00305241"/>
    <w:rsid w:val="0030541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256C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5F5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456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2DE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03C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4B9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8FB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1A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07E24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0D82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6EBC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5B6B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1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6667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5E55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ABA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1EE6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1E45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3B7"/>
    <w:rsid w:val="00882565"/>
    <w:rsid w:val="00882783"/>
    <w:rsid w:val="00883170"/>
    <w:rsid w:val="008840E8"/>
    <w:rsid w:val="008845A6"/>
    <w:rsid w:val="00884C47"/>
    <w:rsid w:val="00885D09"/>
    <w:rsid w:val="0088695B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049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1D56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2D8B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691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521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5AE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4522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4366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097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4E81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76DF"/>
    <w:rsid w:val="00CB7D90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6EA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19EF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4E58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986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43C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235F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E56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E569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4</TotalTime>
  <Pages>1</Pages>
  <Words>298</Words>
  <Characters>1581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Eek-Larsen</dc:creator>
  <cp:lastModifiedBy>Ida Kristin Foss</cp:lastModifiedBy>
  <cp:revision>6</cp:revision>
  <dcterms:created xsi:type="dcterms:W3CDTF">2026-01-28T10:48:00Z</dcterms:created>
  <dcterms:modified xsi:type="dcterms:W3CDTF">2026-04-11T09:07:00Z</dcterms:modified>
</cp:coreProperties>
</file>